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925259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445897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</w:t>
      </w:r>
      <w:r w:rsidR="009A1D7D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39</w:t>
      </w:r>
      <w:r w:rsidR="00186C54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-4</w:t>
      </w:r>
      <w:r w:rsidR="00492B27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/24</w:t>
      </w:r>
    </w:p>
    <w:p w:rsidR="00947A6E" w:rsidRPr="00925259" w:rsidRDefault="009F1E0E" w:rsidP="00633A17">
      <w:pPr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>,</w:t>
      </w:r>
      <w:r w:rsidR="00633A17" w:rsidRPr="00925259">
        <w:rPr>
          <w:noProof/>
          <w:szCs w:val="24"/>
          <w:lang w:val="sr-Latn-CS"/>
        </w:rPr>
        <w:t xml:space="preserve"> </w:t>
      </w:r>
      <w:r w:rsidR="00186C54">
        <w:rPr>
          <w:noProof/>
          <w:szCs w:val="24"/>
          <w:lang w:val="bs-Cyrl-BA"/>
        </w:rPr>
        <w:t>12</w:t>
      </w:r>
      <w:r w:rsidR="009A1D7D">
        <w:rPr>
          <w:noProof/>
          <w:szCs w:val="24"/>
          <w:lang w:val="sr-Latn-CS"/>
        </w:rPr>
        <w:t>.6</w:t>
      </w:r>
      <w:r w:rsidR="00112194" w:rsidRPr="00925259">
        <w:rPr>
          <w:noProof/>
          <w:szCs w:val="24"/>
          <w:lang w:val="sr-Latn-CS"/>
        </w:rPr>
        <w:t>.2</w:t>
      </w:r>
      <w:r w:rsidR="00492B27">
        <w:rPr>
          <w:noProof/>
          <w:szCs w:val="24"/>
          <w:lang w:val="sr-Latn-CS"/>
        </w:rPr>
        <w:t>024</w:t>
      </w:r>
      <w:r w:rsidR="00947A6E" w:rsidRPr="00925259">
        <w:rPr>
          <w:noProof/>
          <w:szCs w:val="24"/>
          <w:lang w:val="sr-Latn-CS"/>
        </w:rPr>
        <w:t>.</w:t>
      </w:r>
      <w:r w:rsidRPr="00925259">
        <w:rPr>
          <w:noProof/>
          <w:szCs w:val="24"/>
          <w:lang w:val="sr-Latn-CS"/>
        </w:rPr>
        <w:t>godine</w:t>
      </w:r>
    </w:p>
    <w:p w:rsidR="00633A17" w:rsidRPr="00925259" w:rsidRDefault="00633A17" w:rsidP="00633A17">
      <w:pPr>
        <w:rPr>
          <w:noProof/>
          <w:szCs w:val="24"/>
          <w:lang w:val="sr-Latn-CS"/>
        </w:rPr>
      </w:pPr>
    </w:p>
    <w:p w:rsidR="00D5734D" w:rsidRPr="00351F54" w:rsidRDefault="009F1E0E" w:rsidP="00351F54">
      <w:pPr>
        <w:ind w:firstLine="708"/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Na</w:t>
      </w:r>
      <w:r w:rsidR="00947A6E" w:rsidRPr="00925259">
        <w:rPr>
          <w:noProof/>
          <w:szCs w:val="24"/>
          <w:lang w:val="sr-Latn-CS"/>
        </w:rPr>
        <w:t xml:space="preserve"> </w:t>
      </w:r>
      <w:r w:rsidR="00EA0AA5">
        <w:rPr>
          <w:noProof/>
          <w:szCs w:val="24"/>
          <w:lang w:val="sr-Latn-CS"/>
        </w:rPr>
        <w:t>temelju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član</w:t>
      </w:r>
      <w:r w:rsidR="00EA0AA5">
        <w:rPr>
          <w:noProof/>
          <w:szCs w:val="24"/>
          <w:lang w:val="sr-Latn-CS"/>
        </w:rPr>
        <w:t>k</w:t>
      </w:r>
      <w:r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40 </w:t>
      </w:r>
      <w:r w:rsidRPr="00925259">
        <w:rPr>
          <w:noProof/>
          <w:szCs w:val="24"/>
          <w:lang w:val="sr-Latn-CS"/>
        </w:rPr>
        <w:t>stav</w:t>
      </w:r>
      <w:r w:rsidR="0046675C"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1 </w:t>
      </w:r>
      <w:r w:rsidRPr="00925259">
        <w:rPr>
          <w:noProof/>
          <w:szCs w:val="24"/>
          <w:lang w:val="sr-Latn-CS"/>
        </w:rPr>
        <w:t>Poslovnika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radu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Skupštine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6541D3" w:rsidRPr="00925259">
        <w:rPr>
          <w:noProof/>
          <w:szCs w:val="24"/>
          <w:lang w:val="sr-Latn-CS"/>
        </w:rPr>
        <w:t>-</w:t>
      </w:r>
      <w:r w:rsidR="00EA0AA5">
        <w:rPr>
          <w:noProof/>
          <w:szCs w:val="24"/>
          <w:lang w:val="sr-Latn-CS"/>
        </w:rPr>
        <w:t>pro</w:t>
      </w:r>
      <w:r w:rsidRPr="00925259">
        <w:rPr>
          <w:noProof/>
          <w:szCs w:val="24"/>
          <w:lang w:val="sr-Latn-CS"/>
        </w:rPr>
        <w:t>čišćeni</w:t>
      </w:r>
      <w:r w:rsidR="006541D3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tekst</w:t>
      </w:r>
      <w:r w:rsidR="00947A6E" w:rsidRPr="00925259">
        <w:rPr>
          <w:noProof/>
          <w:szCs w:val="24"/>
          <w:lang w:val="sr-Latn-CS"/>
        </w:rPr>
        <w:t xml:space="preserve"> (</w:t>
      </w:r>
      <w:r w:rsidR="005334B8" w:rsidRPr="00925259">
        <w:rPr>
          <w:noProof/>
          <w:szCs w:val="24"/>
          <w:lang w:val="sr-Latn-CS"/>
        </w:rPr>
        <w:t>„</w:t>
      </w:r>
      <w:r w:rsidRPr="00925259">
        <w:rPr>
          <w:noProof/>
          <w:szCs w:val="24"/>
          <w:lang w:val="sr-Latn-CS"/>
        </w:rPr>
        <w:t>Službeni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glasnik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5334B8" w:rsidRPr="00925259">
        <w:rPr>
          <w:noProof/>
          <w:szCs w:val="24"/>
          <w:lang w:val="sr-Latn-CS"/>
        </w:rPr>
        <w:t>“</w:t>
      </w:r>
      <w:r w:rsidR="006541D3" w:rsidRPr="00925259">
        <w:rPr>
          <w:noProof/>
          <w:szCs w:val="24"/>
          <w:lang w:val="sr-Latn-CS"/>
        </w:rPr>
        <w:t xml:space="preserve">, </w:t>
      </w:r>
      <w:r w:rsidRPr="00925259">
        <w:rPr>
          <w:noProof/>
          <w:szCs w:val="24"/>
          <w:lang w:val="sr-Latn-CS"/>
        </w:rPr>
        <w:t>broj</w:t>
      </w:r>
      <w:r w:rsidR="006541D3" w:rsidRPr="00925259">
        <w:rPr>
          <w:noProof/>
          <w:szCs w:val="24"/>
          <w:lang w:val="sr-Latn-CS"/>
        </w:rPr>
        <w:t>:54/18</w:t>
      </w:r>
      <w:r w:rsidR="00FB5AFF" w:rsidRPr="00925259">
        <w:rPr>
          <w:noProof/>
          <w:szCs w:val="24"/>
          <w:lang w:val="sr-Latn-CS"/>
        </w:rPr>
        <w:t xml:space="preserve"> i </w:t>
      </w:r>
      <w:r w:rsidR="005F0CD2" w:rsidRPr="00925259">
        <w:rPr>
          <w:noProof/>
          <w:szCs w:val="24"/>
          <w:lang w:val="sr-Latn-CS"/>
        </w:rPr>
        <w:t xml:space="preserve">brojevi: </w:t>
      </w:r>
      <w:r w:rsidR="00FB5AFF" w:rsidRPr="00925259">
        <w:rPr>
          <w:noProof/>
          <w:szCs w:val="24"/>
          <w:lang w:val="sr-Latn-CS"/>
        </w:rPr>
        <w:t>17/20</w:t>
      </w:r>
      <w:r w:rsidR="0021365D" w:rsidRPr="00925259">
        <w:rPr>
          <w:noProof/>
          <w:szCs w:val="24"/>
          <w:lang w:val="sr-Latn-CS"/>
        </w:rPr>
        <w:t xml:space="preserve">, </w:t>
      </w:r>
      <w:r w:rsidR="005F0CD2" w:rsidRPr="00925259">
        <w:rPr>
          <w:noProof/>
          <w:szCs w:val="24"/>
          <w:lang w:val="sr-Latn-CS"/>
        </w:rPr>
        <w:t>24/20</w:t>
      </w:r>
      <w:r w:rsidR="0021365D" w:rsidRPr="00925259">
        <w:rPr>
          <w:noProof/>
          <w:szCs w:val="24"/>
          <w:lang w:val="sr-Latn-CS"/>
        </w:rPr>
        <w:t xml:space="preserve"> i 9/22</w:t>
      </w:r>
      <w:r w:rsidR="00947A6E" w:rsidRPr="00925259">
        <w:rPr>
          <w:noProof/>
          <w:szCs w:val="24"/>
          <w:lang w:val="sr-Latn-CS"/>
        </w:rPr>
        <w:t xml:space="preserve">) </w:t>
      </w:r>
      <w:r w:rsidRPr="00925259">
        <w:rPr>
          <w:noProof/>
          <w:szCs w:val="24"/>
          <w:lang w:val="sr-Latn-CS"/>
        </w:rPr>
        <w:t>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član</w:t>
      </w:r>
      <w:r w:rsidR="00EA0AA5">
        <w:rPr>
          <w:noProof/>
          <w:szCs w:val="24"/>
          <w:lang w:val="sr-Latn-CS"/>
        </w:rPr>
        <w:t>k</w:t>
      </w:r>
      <w:r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5 </w:t>
      </w:r>
      <w:r w:rsidRPr="00925259">
        <w:rPr>
          <w:noProof/>
          <w:szCs w:val="24"/>
          <w:lang w:val="sr-Latn-CS"/>
        </w:rPr>
        <w:t>stav</w:t>
      </w:r>
      <w:r w:rsidR="00EA0AA5">
        <w:rPr>
          <w:noProof/>
          <w:szCs w:val="24"/>
          <w:lang w:val="sr-Latn-CS"/>
        </w:rPr>
        <w:t>k</w:t>
      </w:r>
      <w:r w:rsidR="0046675C"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1 </w:t>
      </w:r>
      <w:r w:rsidRPr="00925259">
        <w:rPr>
          <w:noProof/>
          <w:szCs w:val="24"/>
          <w:lang w:val="sr-Latn-CS"/>
        </w:rPr>
        <w:t>Poslovnika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radu</w:t>
      </w:r>
      <w:r w:rsidR="00947A6E" w:rsidRPr="00925259">
        <w:rPr>
          <w:noProof/>
          <w:szCs w:val="24"/>
          <w:lang w:val="sr-Latn-CS"/>
        </w:rPr>
        <w:t xml:space="preserve"> </w:t>
      </w:r>
      <w:r w:rsidR="00EA0AA5">
        <w:rPr>
          <w:noProof/>
          <w:szCs w:val="24"/>
          <w:lang w:val="sr-Latn-CS"/>
        </w:rPr>
        <w:t xml:space="preserve">Zakonodavnog povjerenstva </w:t>
      </w:r>
      <w:r w:rsidRPr="00925259">
        <w:rPr>
          <w:noProof/>
          <w:szCs w:val="24"/>
          <w:lang w:val="sr-Latn-CS"/>
        </w:rPr>
        <w:t>Skupštine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947A6E" w:rsidRPr="00925259">
        <w:rPr>
          <w:noProof/>
          <w:szCs w:val="24"/>
          <w:lang w:val="sr-Latn-CS"/>
        </w:rPr>
        <w:t xml:space="preserve"> (</w:t>
      </w:r>
      <w:r w:rsidR="005334B8" w:rsidRPr="00925259">
        <w:rPr>
          <w:noProof/>
          <w:szCs w:val="24"/>
          <w:lang w:val="sr-Latn-CS"/>
        </w:rPr>
        <w:t>„</w:t>
      </w:r>
      <w:r w:rsidRPr="00925259">
        <w:rPr>
          <w:noProof/>
          <w:szCs w:val="24"/>
          <w:lang w:val="sr-Latn-CS"/>
        </w:rPr>
        <w:t>Službeni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glasnik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5334B8" w:rsidRPr="00925259">
        <w:rPr>
          <w:noProof/>
          <w:szCs w:val="24"/>
          <w:lang w:val="sr-Latn-CS"/>
        </w:rPr>
        <w:t>“</w:t>
      </w:r>
      <w:r w:rsidR="00947A6E" w:rsidRPr="00925259">
        <w:rPr>
          <w:noProof/>
          <w:szCs w:val="24"/>
          <w:lang w:val="sr-Latn-CS"/>
        </w:rPr>
        <w:t xml:space="preserve">, </w:t>
      </w:r>
      <w:r w:rsidRPr="00925259">
        <w:rPr>
          <w:noProof/>
          <w:szCs w:val="24"/>
          <w:lang w:val="sr-Latn-CS"/>
        </w:rPr>
        <w:t>broj</w:t>
      </w:r>
      <w:r w:rsidR="00947A6E" w:rsidRPr="00925259">
        <w:rPr>
          <w:noProof/>
          <w:szCs w:val="24"/>
          <w:lang w:val="sr-Latn-CS"/>
        </w:rPr>
        <w:t>:9/09</w:t>
      </w:r>
      <w:r w:rsidR="0008497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i</w:t>
      </w:r>
      <w:r w:rsidR="0008497E" w:rsidRPr="00925259">
        <w:rPr>
          <w:noProof/>
          <w:szCs w:val="24"/>
          <w:lang w:val="sr-Latn-CS"/>
        </w:rPr>
        <w:t xml:space="preserve"> 12/19</w:t>
      </w:r>
      <w:r w:rsidR="00947A6E" w:rsidRPr="00925259">
        <w:rPr>
          <w:noProof/>
          <w:szCs w:val="24"/>
          <w:lang w:val="sr-Latn-CS"/>
        </w:rPr>
        <w:t xml:space="preserve">), </w:t>
      </w:r>
      <w:r w:rsidR="00EA0AA5">
        <w:rPr>
          <w:noProof/>
          <w:szCs w:val="24"/>
          <w:lang w:val="sr-Latn-CS"/>
        </w:rPr>
        <w:t xml:space="preserve">Zakonodavno povjerenstvo </w:t>
      </w:r>
      <w:r w:rsidRPr="00925259">
        <w:rPr>
          <w:noProof/>
          <w:szCs w:val="24"/>
          <w:lang w:val="sr-Latn-CS"/>
        </w:rPr>
        <w:t>na</w:t>
      </w:r>
      <w:r w:rsidR="00FB5AFF" w:rsidRPr="00925259">
        <w:rPr>
          <w:noProof/>
          <w:szCs w:val="24"/>
          <w:lang w:val="sr-Latn-CS"/>
        </w:rPr>
        <w:t xml:space="preserve"> </w:t>
      </w:r>
      <w:r w:rsidR="00186C54">
        <w:rPr>
          <w:noProof/>
          <w:szCs w:val="24"/>
          <w:lang w:val="sr-Latn-CS"/>
        </w:rPr>
        <w:t xml:space="preserve">I nastavku </w:t>
      </w:r>
      <w:r w:rsidR="009A1D7D">
        <w:rPr>
          <w:noProof/>
          <w:szCs w:val="24"/>
          <w:lang w:val="sr-Latn-CS"/>
        </w:rPr>
        <w:t>82</w:t>
      </w:r>
      <w:r w:rsidR="00100404" w:rsidRPr="00925259">
        <w:rPr>
          <w:noProof/>
          <w:szCs w:val="24"/>
          <w:lang w:val="sr-Latn-CS"/>
        </w:rPr>
        <w:t>.</w:t>
      </w:r>
      <w:r w:rsidR="00D8626E" w:rsidRPr="00925259">
        <w:rPr>
          <w:noProof/>
          <w:szCs w:val="24"/>
          <w:lang w:val="sr-Latn-CS"/>
        </w:rPr>
        <w:t xml:space="preserve"> </w:t>
      </w:r>
      <w:r w:rsidR="00186C54">
        <w:rPr>
          <w:noProof/>
          <w:szCs w:val="24"/>
          <w:lang w:val="sr-Latn-CS"/>
        </w:rPr>
        <w:t>sjednice</w:t>
      </w:r>
      <w:r w:rsidR="00D8626E" w:rsidRPr="00925259">
        <w:rPr>
          <w:noProof/>
          <w:szCs w:val="24"/>
          <w:lang w:val="sr-Latn-CS"/>
        </w:rPr>
        <w:t xml:space="preserve"> </w:t>
      </w:r>
      <w:r w:rsidR="00186C54">
        <w:rPr>
          <w:noProof/>
          <w:szCs w:val="24"/>
          <w:lang w:val="sr-Latn-CS"/>
        </w:rPr>
        <w:t>održanom</w:t>
      </w:r>
      <w:r w:rsidR="00445897" w:rsidRPr="00925259">
        <w:rPr>
          <w:noProof/>
          <w:szCs w:val="24"/>
          <w:lang w:val="sr-Latn-CS"/>
        </w:rPr>
        <w:t xml:space="preserve"> </w:t>
      </w:r>
      <w:r w:rsidR="00186C54">
        <w:rPr>
          <w:noProof/>
          <w:szCs w:val="24"/>
          <w:lang w:val="sr-Latn-CS"/>
        </w:rPr>
        <w:t>12</w:t>
      </w:r>
      <w:r w:rsidR="009A1D7D">
        <w:rPr>
          <w:noProof/>
          <w:szCs w:val="24"/>
          <w:lang w:val="sr-Latn-CS"/>
        </w:rPr>
        <w:t>.6</w:t>
      </w:r>
      <w:r w:rsidR="00492B27">
        <w:rPr>
          <w:noProof/>
          <w:szCs w:val="24"/>
          <w:lang w:val="sr-Latn-CS"/>
        </w:rPr>
        <w:t>.2024</w:t>
      </w:r>
      <w:r w:rsidR="004A37F1" w:rsidRPr="00925259">
        <w:rPr>
          <w:noProof/>
          <w:szCs w:val="24"/>
          <w:lang w:val="sr-Latn-CS"/>
        </w:rPr>
        <w:t>.</w:t>
      </w:r>
      <w:r w:rsidRPr="00925259">
        <w:rPr>
          <w:noProof/>
          <w:szCs w:val="24"/>
          <w:lang w:val="sr-Latn-CS"/>
        </w:rPr>
        <w:t>godine</w:t>
      </w:r>
      <w:r w:rsidR="004A37F1" w:rsidRPr="00925259">
        <w:rPr>
          <w:noProof/>
          <w:szCs w:val="24"/>
          <w:lang w:val="sr-Latn-CS"/>
        </w:rPr>
        <w:t xml:space="preserve">, </w:t>
      </w:r>
      <w:r w:rsidR="00EA0AA5">
        <w:rPr>
          <w:noProof/>
          <w:szCs w:val="24"/>
          <w:lang w:val="sr-Latn-CS"/>
        </w:rPr>
        <w:t>razmatralo</w:t>
      </w:r>
      <w:r w:rsidR="004A37F1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je</w:t>
      </w:r>
    </w:p>
    <w:p w:rsidR="00906BFE" w:rsidRPr="00925259" w:rsidRDefault="00906BFE" w:rsidP="00C53B60">
      <w:pPr>
        <w:rPr>
          <w:szCs w:val="24"/>
        </w:rPr>
      </w:pPr>
    </w:p>
    <w:p w:rsidR="009A1D7D" w:rsidRPr="006928E7" w:rsidRDefault="009A1D7D" w:rsidP="009A1D7D">
      <w:pPr>
        <w:ind w:left="720"/>
        <w:rPr>
          <w:noProof/>
          <w:lang w:val="sr-Latn-CS"/>
        </w:rPr>
      </w:pPr>
    </w:p>
    <w:p w:rsidR="00186C54" w:rsidRPr="005B3AB7" w:rsidRDefault="00186C54" w:rsidP="00186C54">
      <w:pPr>
        <w:rPr>
          <w:noProof/>
          <w:lang w:val="sr-Latn-CS"/>
        </w:rPr>
      </w:pPr>
      <w:r>
        <w:rPr>
          <w:noProof/>
          <w:lang w:val="sr-Latn-CS"/>
        </w:rPr>
        <w:t>NACRT</w:t>
      </w:r>
      <w:r w:rsidRPr="006928E7">
        <w:rPr>
          <w:noProof/>
          <w:lang w:val="sr-Latn-CS"/>
        </w:rPr>
        <w:t xml:space="preserve"> ZAKONA O </w:t>
      </w:r>
      <w:r>
        <w:rPr>
          <w:noProof/>
          <w:lang w:val="sr-Latn-CS"/>
        </w:rPr>
        <w:t>UREDU</w:t>
      </w:r>
      <w:r w:rsidRPr="006928E7">
        <w:rPr>
          <w:noProof/>
          <w:lang w:val="sr-Latn-CS"/>
        </w:rPr>
        <w:t xml:space="preserve"> ZA PREVENCIJU KORUPCIJE I KOORDINACIJU AKTIVNOSTI NA SUZBIJANJU KORUPCIJE – </w:t>
      </w:r>
      <w:r>
        <w:rPr>
          <w:b/>
          <w:bCs/>
          <w:noProof/>
          <w:lang w:val="sr-Latn-CS"/>
        </w:rPr>
        <w:t>prvo čitanje (predlagatelj Povjerenstvo</w:t>
      </w:r>
      <w:r w:rsidRPr="006928E7">
        <w:rPr>
          <w:b/>
          <w:bCs/>
          <w:noProof/>
          <w:lang w:val="sr-Latn-CS"/>
        </w:rPr>
        <w:t xml:space="preserve"> za borbu protiv korupcije)</w:t>
      </w:r>
    </w:p>
    <w:p w:rsidR="00AE3756" w:rsidRDefault="00AE3756" w:rsidP="00492B27">
      <w:pPr>
        <w:rPr>
          <w:b/>
          <w:bCs/>
          <w:noProof/>
          <w:lang w:val="sr-Latn-CS"/>
        </w:rPr>
      </w:pPr>
    </w:p>
    <w:p w:rsidR="00EA0AA5" w:rsidRPr="00492B27" w:rsidRDefault="00EA0AA5" w:rsidP="00492B27">
      <w:pPr>
        <w:rPr>
          <w:bCs/>
          <w:szCs w:val="24"/>
        </w:rPr>
      </w:pPr>
    </w:p>
    <w:p w:rsidR="00F77A50" w:rsidRPr="00925259" w:rsidRDefault="009F1E0E" w:rsidP="00F77A50">
      <w:pPr>
        <w:ind w:firstLine="708"/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Nakon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provedene</w:t>
      </w:r>
      <w:r w:rsidR="004F5277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rasprave</w:t>
      </w:r>
      <w:r w:rsidR="004F5277" w:rsidRPr="00925259">
        <w:rPr>
          <w:noProof/>
          <w:szCs w:val="24"/>
          <w:lang w:val="sr-Latn-CS"/>
        </w:rPr>
        <w:t xml:space="preserve"> </w:t>
      </w:r>
      <w:r w:rsidR="00EA0AA5">
        <w:rPr>
          <w:noProof/>
          <w:szCs w:val="24"/>
          <w:lang w:val="sr-Latn-CS"/>
        </w:rPr>
        <w:t xml:space="preserve">Povjerenstvo </w:t>
      </w:r>
      <w:r w:rsidRPr="00925259">
        <w:rPr>
          <w:noProof/>
          <w:szCs w:val="24"/>
          <w:lang w:val="sr-Latn-CS"/>
        </w:rPr>
        <w:t>je</w:t>
      </w:r>
      <w:r w:rsidR="00F77A50" w:rsidRPr="00925259">
        <w:rPr>
          <w:noProof/>
          <w:szCs w:val="24"/>
          <w:lang w:val="sr-Latn-CS"/>
        </w:rPr>
        <w:t xml:space="preserve"> </w:t>
      </w:r>
      <w:r w:rsidR="00EA0AA5">
        <w:rPr>
          <w:noProof/>
          <w:szCs w:val="24"/>
          <w:lang w:val="sr-Latn-CS"/>
        </w:rPr>
        <w:t>iznijelo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sljedeće</w:t>
      </w:r>
      <w:r w:rsidR="00F77A50" w:rsidRPr="00925259">
        <w:rPr>
          <w:noProof/>
          <w:szCs w:val="24"/>
          <w:lang w:val="sr-Latn-CS"/>
        </w:rPr>
        <w:t xml:space="preserve"> </w:t>
      </w:r>
    </w:p>
    <w:p w:rsidR="00DC3D48" w:rsidRPr="00925259" w:rsidRDefault="00DC3D48" w:rsidP="00890AFA">
      <w:pPr>
        <w:rPr>
          <w:b/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M I Š LJ E NJ E</w:t>
      </w:r>
    </w:p>
    <w:p w:rsidR="00AE3756" w:rsidRDefault="00AE3756" w:rsidP="00AE3756">
      <w:pPr>
        <w:rPr>
          <w:b/>
          <w:noProof/>
          <w:szCs w:val="24"/>
          <w:lang w:val="sr-Latn-CS"/>
        </w:rPr>
      </w:pPr>
    </w:p>
    <w:p w:rsidR="00AE3756" w:rsidRDefault="00AE3756" w:rsidP="00AE3756">
      <w:pPr>
        <w:jc w:val="center"/>
        <w:rPr>
          <w:b/>
          <w:noProof/>
          <w:szCs w:val="24"/>
          <w:lang w:val="sr-Latn-CS"/>
        </w:rPr>
      </w:pPr>
    </w:p>
    <w:p w:rsidR="00AE3756" w:rsidRDefault="00186C54" w:rsidP="00AE3756">
      <w:pPr>
        <w:rPr>
          <w:noProof/>
          <w:szCs w:val="24"/>
          <w:lang w:val="sr-Latn-CS"/>
        </w:rPr>
      </w:pPr>
      <w:r>
        <w:rPr>
          <w:noProof/>
          <w:lang w:val="sr-Latn-CS"/>
        </w:rPr>
        <w:t>NACRT</w:t>
      </w:r>
      <w:r w:rsidRPr="006928E7">
        <w:rPr>
          <w:noProof/>
          <w:lang w:val="sr-Latn-CS"/>
        </w:rPr>
        <w:t xml:space="preserve"> ZAKONA O </w:t>
      </w:r>
      <w:r>
        <w:rPr>
          <w:noProof/>
          <w:lang w:val="sr-Latn-CS"/>
        </w:rPr>
        <w:t>UREDU</w:t>
      </w:r>
      <w:r w:rsidRPr="006928E7">
        <w:rPr>
          <w:noProof/>
          <w:lang w:val="sr-Latn-CS"/>
        </w:rPr>
        <w:t xml:space="preserve"> ZA PREVENCIJU KORUPCIJE I KOORDINACIJU AKTIVNOSTI NA SUZBIJANJU KORUPCIJE </w:t>
      </w:r>
      <w:r w:rsidR="004744CB">
        <w:rPr>
          <w:noProof/>
          <w:lang w:val="sr-Latn-CS"/>
        </w:rPr>
        <w:t xml:space="preserve">JE </w:t>
      </w:r>
      <w:r w:rsidR="00EA0AA5">
        <w:rPr>
          <w:noProof/>
          <w:lang w:val="sr-Latn-CS"/>
        </w:rPr>
        <w:t>SUKLADAN STATUTU</w:t>
      </w:r>
      <w:r w:rsidR="004744CB">
        <w:rPr>
          <w:noProof/>
          <w:lang w:val="sr-Latn-CS"/>
        </w:rPr>
        <w:t xml:space="preserve"> </w:t>
      </w:r>
      <w:r>
        <w:rPr>
          <w:noProof/>
          <w:lang w:val="sr-Latn-CS"/>
        </w:rPr>
        <w:t>I ZAKONIMA BRČKO DISTRIKTA BIH.</w:t>
      </w:r>
      <w:bookmarkStart w:id="0" w:name="_GoBack"/>
      <w:bookmarkEnd w:id="0"/>
    </w:p>
    <w:p w:rsidR="00435671" w:rsidRDefault="00435671" w:rsidP="00492B27">
      <w:pPr>
        <w:rPr>
          <w:b/>
          <w:bCs/>
          <w:noProof/>
          <w:szCs w:val="24"/>
          <w:lang w:val="sr-Latn-CS"/>
        </w:rPr>
      </w:pPr>
    </w:p>
    <w:p w:rsidR="00435671" w:rsidRDefault="00435671" w:rsidP="00435671">
      <w:pPr>
        <w:rPr>
          <w:noProof/>
          <w:szCs w:val="24"/>
          <w:lang w:val="sr-Latn-CS"/>
        </w:rPr>
      </w:pPr>
    </w:p>
    <w:p w:rsidR="00EA0AA5" w:rsidRDefault="002270A3" w:rsidP="00EA0AA5">
      <w:pPr>
        <w:pStyle w:val="Naslov3"/>
        <w:jc w:val="right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EA0AA5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PREDSJEDATELJ POVJERENSTVA</w:t>
      </w:r>
    </w:p>
    <w:p w:rsidR="00EA0AA5" w:rsidRDefault="00EA0AA5" w:rsidP="00EA0AA5">
      <w:pPr>
        <w:ind w:firstLine="720"/>
        <w:jc w:val="right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 xml:space="preserve">                                                        Ljubiša Lukić, v.r.</w:t>
      </w:r>
    </w:p>
    <w:p w:rsidR="00890AFA" w:rsidRPr="00925259" w:rsidRDefault="00890AFA" w:rsidP="00EA0AA5">
      <w:pPr>
        <w:pStyle w:val="Naslov3"/>
        <w:jc w:val="center"/>
        <w:rPr>
          <w:b w:val="0"/>
          <w:noProof/>
          <w:szCs w:val="24"/>
          <w:lang w:val="sr-Latn-CS"/>
        </w:rPr>
      </w:pPr>
    </w:p>
    <w:sectPr w:rsidR="00890AFA" w:rsidRPr="00925259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9EC" w:rsidRDefault="002869EC">
      <w:r>
        <w:separator/>
      </w:r>
    </w:p>
  </w:endnote>
  <w:endnote w:type="continuationSeparator" w:id="0">
    <w:p w:rsidR="002869EC" w:rsidRDefault="0028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9EC" w:rsidRDefault="002869EC">
      <w:r>
        <w:separator/>
      </w:r>
    </w:p>
  </w:footnote>
  <w:footnote w:type="continuationSeparator" w:id="0">
    <w:p w:rsidR="002869EC" w:rsidRDefault="00286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.25pt;height:51pt" o:ole="" o:borderbottomcolor="this" fillcolor="window">
                <v:imagedata r:id="rId1" o:title=""/>
              </v:shape>
              <o:OLEObject Type="Embed" ProgID="CorelDraw.Graphic.10" ShapeID="_x0000_i1025" DrawAspect="Content" ObjectID="_1779693755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22FE1"/>
    <w:multiLevelType w:val="hybridMultilevel"/>
    <w:tmpl w:val="0EC292F4"/>
    <w:lvl w:ilvl="0" w:tplc="3C3C4C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5010C"/>
    <w:multiLevelType w:val="hybridMultilevel"/>
    <w:tmpl w:val="B1386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2248D"/>
    <w:multiLevelType w:val="hybridMultilevel"/>
    <w:tmpl w:val="5B1475B0"/>
    <w:lvl w:ilvl="0" w:tplc="0409000F">
      <w:start w:val="1"/>
      <w:numFmt w:val="decimal"/>
      <w:lvlText w:val="%1."/>
      <w:lvlJc w:val="left"/>
      <w:pPr>
        <w:ind w:left="107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">
    <w:nsid w:val="66F342C8"/>
    <w:multiLevelType w:val="hybridMultilevel"/>
    <w:tmpl w:val="4F780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702BC"/>
    <w:multiLevelType w:val="hybridMultilevel"/>
    <w:tmpl w:val="1FF8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B6945"/>
    <w:multiLevelType w:val="hybridMultilevel"/>
    <w:tmpl w:val="B30412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B1BCB"/>
    <w:multiLevelType w:val="hybridMultilevel"/>
    <w:tmpl w:val="101EBFDC"/>
    <w:lvl w:ilvl="0" w:tplc="9394FDA4">
      <w:start w:val="1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612" w:hanging="360"/>
      </w:pPr>
    </w:lvl>
    <w:lvl w:ilvl="2" w:tplc="101A001B" w:tentative="1">
      <w:start w:val="1"/>
      <w:numFmt w:val="lowerRoman"/>
      <w:lvlText w:val="%3."/>
      <w:lvlJc w:val="right"/>
      <w:pPr>
        <w:ind w:left="2332" w:hanging="180"/>
      </w:pPr>
    </w:lvl>
    <w:lvl w:ilvl="3" w:tplc="101A000F" w:tentative="1">
      <w:start w:val="1"/>
      <w:numFmt w:val="decimal"/>
      <w:lvlText w:val="%4."/>
      <w:lvlJc w:val="left"/>
      <w:pPr>
        <w:ind w:left="3052" w:hanging="360"/>
      </w:pPr>
    </w:lvl>
    <w:lvl w:ilvl="4" w:tplc="101A0019" w:tentative="1">
      <w:start w:val="1"/>
      <w:numFmt w:val="lowerLetter"/>
      <w:lvlText w:val="%5."/>
      <w:lvlJc w:val="left"/>
      <w:pPr>
        <w:ind w:left="3772" w:hanging="360"/>
      </w:pPr>
    </w:lvl>
    <w:lvl w:ilvl="5" w:tplc="101A001B" w:tentative="1">
      <w:start w:val="1"/>
      <w:numFmt w:val="lowerRoman"/>
      <w:lvlText w:val="%6."/>
      <w:lvlJc w:val="right"/>
      <w:pPr>
        <w:ind w:left="4492" w:hanging="180"/>
      </w:pPr>
    </w:lvl>
    <w:lvl w:ilvl="6" w:tplc="101A000F" w:tentative="1">
      <w:start w:val="1"/>
      <w:numFmt w:val="decimal"/>
      <w:lvlText w:val="%7."/>
      <w:lvlJc w:val="left"/>
      <w:pPr>
        <w:ind w:left="5212" w:hanging="360"/>
      </w:pPr>
    </w:lvl>
    <w:lvl w:ilvl="7" w:tplc="101A0019" w:tentative="1">
      <w:start w:val="1"/>
      <w:numFmt w:val="lowerLetter"/>
      <w:lvlText w:val="%8."/>
      <w:lvlJc w:val="left"/>
      <w:pPr>
        <w:ind w:left="5932" w:hanging="360"/>
      </w:pPr>
    </w:lvl>
    <w:lvl w:ilvl="8" w:tplc="101A001B" w:tentative="1">
      <w:start w:val="1"/>
      <w:numFmt w:val="lowerRoman"/>
      <w:lvlText w:val="%9."/>
      <w:lvlJc w:val="right"/>
      <w:pPr>
        <w:ind w:left="6652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2409E"/>
    <w:rsid w:val="00030507"/>
    <w:rsid w:val="00030A70"/>
    <w:rsid w:val="00041383"/>
    <w:rsid w:val="0005028C"/>
    <w:rsid w:val="000753CD"/>
    <w:rsid w:val="00076A34"/>
    <w:rsid w:val="0008497E"/>
    <w:rsid w:val="00084F8B"/>
    <w:rsid w:val="00097483"/>
    <w:rsid w:val="000A0AAB"/>
    <w:rsid w:val="000A53F1"/>
    <w:rsid w:val="000B1994"/>
    <w:rsid w:val="000E03CC"/>
    <w:rsid w:val="000E4BBB"/>
    <w:rsid w:val="000F3341"/>
    <w:rsid w:val="00100404"/>
    <w:rsid w:val="00106276"/>
    <w:rsid w:val="00112194"/>
    <w:rsid w:val="00122344"/>
    <w:rsid w:val="0013579C"/>
    <w:rsid w:val="00140FA3"/>
    <w:rsid w:val="001735ED"/>
    <w:rsid w:val="00183836"/>
    <w:rsid w:val="00186779"/>
    <w:rsid w:val="00186C54"/>
    <w:rsid w:val="001915C5"/>
    <w:rsid w:val="001934A5"/>
    <w:rsid w:val="001938C4"/>
    <w:rsid w:val="001B1568"/>
    <w:rsid w:val="001D1325"/>
    <w:rsid w:val="001D1DF6"/>
    <w:rsid w:val="0020018F"/>
    <w:rsid w:val="0021365D"/>
    <w:rsid w:val="00215B17"/>
    <w:rsid w:val="002216CE"/>
    <w:rsid w:val="00226C40"/>
    <w:rsid w:val="002270A3"/>
    <w:rsid w:val="00233571"/>
    <w:rsid w:val="0023796E"/>
    <w:rsid w:val="002440AD"/>
    <w:rsid w:val="00246406"/>
    <w:rsid w:val="002630DD"/>
    <w:rsid w:val="00264130"/>
    <w:rsid w:val="00273EC9"/>
    <w:rsid w:val="00282C88"/>
    <w:rsid w:val="002869EC"/>
    <w:rsid w:val="00286AEE"/>
    <w:rsid w:val="00287A82"/>
    <w:rsid w:val="00290E12"/>
    <w:rsid w:val="002C5C3A"/>
    <w:rsid w:val="002D0DC4"/>
    <w:rsid w:val="002E0B2E"/>
    <w:rsid w:val="002E2491"/>
    <w:rsid w:val="002F3E9A"/>
    <w:rsid w:val="002F63D6"/>
    <w:rsid w:val="002F7D76"/>
    <w:rsid w:val="00310DBC"/>
    <w:rsid w:val="00324827"/>
    <w:rsid w:val="0034337F"/>
    <w:rsid w:val="00350190"/>
    <w:rsid w:val="003519EC"/>
    <w:rsid w:val="00351F54"/>
    <w:rsid w:val="0035237C"/>
    <w:rsid w:val="00360D60"/>
    <w:rsid w:val="0038161F"/>
    <w:rsid w:val="00382B39"/>
    <w:rsid w:val="003932F1"/>
    <w:rsid w:val="003933DF"/>
    <w:rsid w:val="0039579B"/>
    <w:rsid w:val="003A60F7"/>
    <w:rsid w:val="003B4F8F"/>
    <w:rsid w:val="003B5A28"/>
    <w:rsid w:val="003C564F"/>
    <w:rsid w:val="00404BAB"/>
    <w:rsid w:val="004061C7"/>
    <w:rsid w:val="00431C5C"/>
    <w:rsid w:val="00431E22"/>
    <w:rsid w:val="004323E4"/>
    <w:rsid w:val="00435671"/>
    <w:rsid w:val="00435C84"/>
    <w:rsid w:val="0043782F"/>
    <w:rsid w:val="00445897"/>
    <w:rsid w:val="0044792E"/>
    <w:rsid w:val="004625F5"/>
    <w:rsid w:val="0046675C"/>
    <w:rsid w:val="004744CB"/>
    <w:rsid w:val="00485FA8"/>
    <w:rsid w:val="00492B27"/>
    <w:rsid w:val="00494C3D"/>
    <w:rsid w:val="004A37F1"/>
    <w:rsid w:val="004B3E9C"/>
    <w:rsid w:val="004B501F"/>
    <w:rsid w:val="004C0D59"/>
    <w:rsid w:val="004C1A3D"/>
    <w:rsid w:val="004D4273"/>
    <w:rsid w:val="004F097D"/>
    <w:rsid w:val="004F5277"/>
    <w:rsid w:val="00500556"/>
    <w:rsid w:val="00515043"/>
    <w:rsid w:val="00515290"/>
    <w:rsid w:val="005334B8"/>
    <w:rsid w:val="00534B6E"/>
    <w:rsid w:val="005351CD"/>
    <w:rsid w:val="005445AF"/>
    <w:rsid w:val="005826F9"/>
    <w:rsid w:val="00593563"/>
    <w:rsid w:val="00594B6B"/>
    <w:rsid w:val="005A062D"/>
    <w:rsid w:val="005A1B8F"/>
    <w:rsid w:val="005A5AD5"/>
    <w:rsid w:val="005C7595"/>
    <w:rsid w:val="005E0575"/>
    <w:rsid w:val="005E60A3"/>
    <w:rsid w:val="005F0CD2"/>
    <w:rsid w:val="006232CF"/>
    <w:rsid w:val="00625CE2"/>
    <w:rsid w:val="00633A17"/>
    <w:rsid w:val="00641C61"/>
    <w:rsid w:val="006457DB"/>
    <w:rsid w:val="00645B0D"/>
    <w:rsid w:val="006541D3"/>
    <w:rsid w:val="00654B34"/>
    <w:rsid w:val="00660C6E"/>
    <w:rsid w:val="0066252E"/>
    <w:rsid w:val="00676780"/>
    <w:rsid w:val="006829F2"/>
    <w:rsid w:val="006B1F9D"/>
    <w:rsid w:val="006B2709"/>
    <w:rsid w:val="006C3CF2"/>
    <w:rsid w:val="006C3D3C"/>
    <w:rsid w:val="006C7D23"/>
    <w:rsid w:val="006D6FDF"/>
    <w:rsid w:val="006E4A2B"/>
    <w:rsid w:val="006F03FE"/>
    <w:rsid w:val="00703AEF"/>
    <w:rsid w:val="00705EA8"/>
    <w:rsid w:val="007116B9"/>
    <w:rsid w:val="00717458"/>
    <w:rsid w:val="00746FA3"/>
    <w:rsid w:val="00747267"/>
    <w:rsid w:val="007503E7"/>
    <w:rsid w:val="007547F1"/>
    <w:rsid w:val="00786191"/>
    <w:rsid w:val="007928C8"/>
    <w:rsid w:val="00796B6F"/>
    <w:rsid w:val="007A616B"/>
    <w:rsid w:val="007B05A3"/>
    <w:rsid w:val="007B17DA"/>
    <w:rsid w:val="007C00B9"/>
    <w:rsid w:val="007C51D6"/>
    <w:rsid w:val="007D32AE"/>
    <w:rsid w:val="007F062E"/>
    <w:rsid w:val="00814706"/>
    <w:rsid w:val="008335B2"/>
    <w:rsid w:val="00844A09"/>
    <w:rsid w:val="00844C21"/>
    <w:rsid w:val="00853A8A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D2124"/>
    <w:rsid w:val="00906BFE"/>
    <w:rsid w:val="00912CD8"/>
    <w:rsid w:val="00924411"/>
    <w:rsid w:val="00925259"/>
    <w:rsid w:val="00926F40"/>
    <w:rsid w:val="00946C98"/>
    <w:rsid w:val="00947A6E"/>
    <w:rsid w:val="00951899"/>
    <w:rsid w:val="00974491"/>
    <w:rsid w:val="00975667"/>
    <w:rsid w:val="00976849"/>
    <w:rsid w:val="009967F7"/>
    <w:rsid w:val="009A1D7D"/>
    <w:rsid w:val="009A2951"/>
    <w:rsid w:val="009A7608"/>
    <w:rsid w:val="009B0ADF"/>
    <w:rsid w:val="009B0ED9"/>
    <w:rsid w:val="009C7794"/>
    <w:rsid w:val="009D3688"/>
    <w:rsid w:val="009E07B7"/>
    <w:rsid w:val="009F1E0E"/>
    <w:rsid w:val="009F317B"/>
    <w:rsid w:val="00A022AF"/>
    <w:rsid w:val="00A039EA"/>
    <w:rsid w:val="00A1065B"/>
    <w:rsid w:val="00A23ED0"/>
    <w:rsid w:val="00A35FCF"/>
    <w:rsid w:val="00A62F57"/>
    <w:rsid w:val="00A644A7"/>
    <w:rsid w:val="00A90F7F"/>
    <w:rsid w:val="00A97D49"/>
    <w:rsid w:val="00AD3DB3"/>
    <w:rsid w:val="00AE3756"/>
    <w:rsid w:val="00AE69E9"/>
    <w:rsid w:val="00AF0301"/>
    <w:rsid w:val="00AF4806"/>
    <w:rsid w:val="00AF61AF"/>
    <w:rsid w:val="00B0080C"/>
    <w:rsid w:val="00B12252"/>
    <w:rsid w:val="00B13C30"/>
    <w:rsid w:val="00B20694"/>
    <w:rsid w:val="00B3095C"/>
    <w:rsid w:val="00B42321"/>
    <w:rsid w:val="00B6072F"/>
    <w:rsid w:val="00B64B0A"/>
    <w:rsid w:val="00B673DD"/>
    <w:rsid w:val="00B717A8"/>
    <w:rsid w:val="00B75E8D"/>
    <w:rsid w:val="00B90C7C"/>
    <w:rsid w:val="00B90D42"/>
    <w:rsid w:val="00B91A27"/>
    <w:rsid w:val="00BA02C8"/>
    <w:rsid w:val="00BA0CA8"/>
    <w:rsid w:val="00BA4617"/>
    <w:rsid w:val="00BA7226"/>
    <w:rsid w:val="00BB71B8"/>
    <w:rsid w:val="00BD7292"/>
    <w:rsid w:val="00BF6D7B"/>
    <w:rsid w:val="00C003BE"/>
    <w:rsid w:val="00C022B3"/>
    <w:rsid w:val="00C04612"/>
    <w:rsid w:val="00C076C7"/>
    <w:rsid w:val="00C3031C"/>
    <w:rsid w:val="00C520A6"/>
    <w:rsid w:val="00C53B60"/>
    <w:rsid w:val="00C77483"/>
    <w:rsid w:val="00C77533"/>
    <w:rsid w:val="00C94240"/>
    <w:rsid w:val="00CB121F"/>
    <w:rsid w:val="00CC3232"/>
    <w:rsid w:val="00CD5E89"/>
    <w:rsid w:val="00CD7DFB"/>
    <w:rsid w:val="00CE7141"/>
    <w:rsid w:val="00CE799A"/>
    <w:rsid w:val="00CF7062"/>
    <w:rsid w:val="00D12A5D"/>
    <w:rsid w:val="00D2667A"/>
    <w:rsid w:val="00D26EC4"/>
    <w:rsid w:val="00D3239A"/>
    <w:rsid w:val="00D354BA"/>
    <w:rsid w:val="00D45EAD"/>
    <w:rsid w:val="00D471EA"/>
    <w:rsid w:val="00D5190F"/>
    <w:rsid w:val="00D52AAF"/>
    <w:rsid w:val="00D53D12"/>
    <w:rsid w:val="00D5734D"/>
    <w:rsid w:val="00D64A1F"/>
    <w:rsid w:val="00D7456F"/>
    <w:rsid w:val="00D75646"/>
    <w:rsid w:val="00D7684C"/>
    <w:rsid w:val="00D82FBC"/>
    <w:rsid w:val="00D8626E"/>
    <w:rsid w:val="00D91AE5"/>
    <w:rsid w:val="00DB152C"/>
    <w:rsid w:val="00DB2934"/>
    <w:rsid w:val="00DC016F"/>
    <w:rsid w:val="00DC103C"/>
    <w:rsid w:val="00DC175A"/>
    <w:rsid w:val="00DC3D48"/>
    <w:rsid w:val="00DF3300"/>
    <w:rsid w:val="00DF3845"/>
    <w:rsid w:val="00E006BB"/>
    <w:rsid w:val="00E32E7A"/>
    <w:rsid w:val="00E355A7"/>
    <w:rsid w:val="00E37A09"/>
    <w:rsid w:val="00E50BF6"/>
    <w:rsid w:val="00E70013"/>
    <w:rsid w:val="00EA0AA5"/>
    <w:rsid w:val="00EA1C4D"/>
    <w:rsid w:val="00EC0B3C"/>
    <w:rsid w:val="00EC39B4"/>
    <w:rsid w:val="00EE2B0F"/>
    <w:rsid w:val="00EF16A0"/>
    <w:rsid w:val="00EF461E"/>
    <w:rsid w:val="00F051DA"/>
    <w:rsid w:val="00F14449"/>
    <w:rsid w:val="00F22806"/>
    <w:rsid w:val="00F2462B"/>
    <w:rsid w:val="00F37944"/>
    <w:rsid w:val="00F410D8"/>
    <w:rsid w:val="00F705AC"/>
    <w:rsid w:val="00F77A50"/>
    <w:rsid w:val="00F821BE"/>
    <w:rsid w:val="00F86A5D"/>
    <w:rsid w:val="00F92913"/>
    <w:rsid w:val="00FB236C"/>
    <w:rsid w:val="00FB5AFF"/>
    <w:rsid w:val="00FD07B2"/>
    <w:rsid w:val="00FD3C5A"/>
    <w:rsid w:val="00FD5938"/>
    <w:rsid w:val="00FE66E4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Bezproreda">
    <w:name w:val="No Spacing"/>
    <w:uiPriority w:val="1"/>
    <w:qFormat/>
    <w:rsid w:val="00122344"/>
    <w:rPr>
      <w:rFonts w:ascii="Calibri" w:eastAsia="Calibri" w:hAnsi="Calibri"/>
      <w:sz w:val="22"/>
      <w:szCs w:val="22"/>
      <w:lang w:val="bs-Latn-BA" w:eastAsia="en-US"/>
    </w:rPr>
  </w:style>
  <w:style w:type="paragraph" w:styleId="Tijeloteksta">
    <w:name w:val="Body Text"/>
    <w:basedOn w:val="Normal"/>
    <w:link w:val="TijelotekstaChar"/>
    <w:uiPriority w:val="1"/>
    <w:qFormat/>
    <w:rsid w:val="0066252E"/>
    <w:pPr>
      <w:widowControl w:val="0"/>
      <w:autoSpaceDE w:val="0"/>
      <w:autoSpaceDN w:val="0"/>
      <w:ind w:left="532"/>
      <w:jc w:val="left"/>
    </w:pPr>
    <w:rPr>
      <w:szCs w:val="24"/>
      <w:lang w:val="bs-Latn"/>
    </w:rPr>
  </w:style>
  <w:style w:type="character" w:customStyle="1" w:styleId="TijelotekstaChar">
    <w:name w:val="Tijelo teksta Char"/>
    <w:basedOn w:val="Zadanifontodlomka"/>
    <w:link w:val="Tijeloteksta"/>
    <w:uiPriority w:val="1"/>
    <w:rsid w:val="0066252E"/>
    <w:rPr>
      <w:sz w:val="24"/>
      <w:szCs w:val="24"/>
      <w:lang w:val="bs-Lat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2022-11-23T08:21:00Z</cp:lastPrinted>
  <dcterms:created xsi:type="dcterms:W3CDTF">2024-06-12T08:36:00Z</dcterms:created>
  <dcterms:modified xsi:type="dcterms:W3CDTF">2024-06-12T08:36:00Z</dcterms:modified>
</cp:coreProperties>
</file>